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44B17" w14:textId="77777777" w:rsidR="00E956BB" w:rsidRDefault="00E956BB" w:rsidP="00E956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VERNON</w:t>
      </w:r>
      <w:r>
        <w:rPr>
          <w:rFonts w:ascii="Times New Roman" w:hAnsi="Times New Roman" w:cs="Times New Roman"/>
        </w:rPr>
        <w:t xml:space="preserve">     (fl.1484)</w:t>
      </w:r>
    </w:p>
    <w:p w14:paraId="30718AE5" w14:textId="77777777" w:rsidR="00E956BB" w:rsidRDefault="00E956BB" w:rsidP="00E956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Esquire.</w:t>
      </w:r>
    </w:p>
    <w:p w14:paraId="0EEA4F5B" w14:textId="77777777" w:rsidR="00E956BB" w:rsidRDefault="00E956BB" w:rsidP="00E956BB">
      <w:pPr>
        <w:rPr>
          <w:rFonts w:ascii="Times New Roman" w:hAnsi="Times New Roman" w:cs="Times New Roman"/>
        </w:rPr>
      </w:pPr>
    </w:p>
    <w:p w14:paraId="4DF31992" w14:textId="1ED9BE3C" w:rsidR="00E956BB" w:rsidRDefault="00E956BB" w:rsidP="00E956BB">
      <w:pPr>
        <w:rPr>
          <w:rFonts w:ascii="Times New Roman" w:hAnsi="Times New Roman" w:cs="Times New Roman"/>
        </w:rPr>
      </w:pPr>
    </w:p>
    <w:p w14:paraId="676F1F1B" w14:textId="77777777" w:rsidR="009B6A75" w:rsidRDefault="009B6A75" w:rsidP="009B6A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8 Jun.</w:t>
      </w:r>
      <w:r>
        <w:rPr>
          <w:rFonts w:ascii="Times New Roman" w:hAnsi="Times New Roman" w:cs="Times New Roman"/>
        </w:rPr>
        <w:tab/>
        <w:t>1478</w:t>
      </w:r>
      <w:r>
        <w:rPr>
          <w:rFonts w:ascii="Times New Roman" w:hAnsi="Times New Roman" w:cs="Times New Roman"/>
        </w:rPr>
        <w:tab/>
        <w:t xml:space="preserve">Edmund Baylle of Hartington, Derbyshire(q.v.), was pardoned outlawry </w:t>
      </w:r>
    </w:p>
    <w:p w14:paraId="2D09498B" w14:textId="77777777" w:rsidR="009B6A75" w:rsidRDefault="009B6A75" w:rsidP="009B6A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for not appearing to answer him touching a trespass.</w:t>
      </w:r>
    </w:p>
    <w:p w14:paraId="2263BDA5" w14:textId="69BA9B35" w:rsidR="009B6A75" w:rsidRDefault="009B6A75" w:rsidP="00E956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(C.P.R. 1476-85 p.81)</w:t>
      </w:r>
    </w:p>
    <w:p w14:paraId="0228C2C5" w14:textId="77777777" w:rsidR="00E956BB" w:rsidRDefault="00E956BB" w:rsidP="00E956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trespass and taking against Hugh Garerd(q.v.), his</w:t>
      </w:r>
    </w:p>
    <w:p w14:paraId="70C4B30A" w14:textId="77777777" w:rsidR="00E956BB" w:rsidRDefault="00E956BB" w:rsidP="00E956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wife, Katherine(q.v.), and Thomas Garerd(q.v.), all of Bowden,</w:t>
      </w:r>
    </w:p>
    <w:p w14:paraId="45157EAC" w14:textId="77777777" w:rsidR="00E956BB" w:rsidRDefault="00E956BB" w:rsidP="00E956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Derbyshire.</w:t>
      </w:r>
    </w:p>
    <w:p w14:paraId="64A95696" w14:textId="77777777" w:rsidR="00E956BB" w:rsidRDefault="00E956BB" w:rsidP="00E956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33FD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F6BAAFB" w14:textId="77777777" w:rsidR="00E956BB" w:rsidRDefault="00E956BB" w:rsidP="00E956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Richard Page of Ulgathorpe,</w:t>
      </w:r>
    </w:p>
    <w:p w14:paraId="708B4E00" w14:textId="77777777" w:rsidR="00E956BB" w:rsidRDefault="00E956BB" w:rsidP="00E956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Derbyshire(q.v.).      (ibid.) </w:t>
      </w:r>
    </w:p>
    <w:p w14:paraId="2B3C48A4" w14:textId="77777777" w:rsidR="00E956BB" w:rsidRDefault="00E956BB" w:rsidP="00E956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John Parker of Norton by Becheff,</w:t>
      </w:r>
    </w:p>
    <w:p w14:paraId="42BB921F" w14:textId="77777777" w:rsidR="00E956BB" w:rsidRDefault="00E956BB" w:rsidP="00E956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Derbyshire(q.v.).      (ibid.) </w:t>
      </w:r>
    </w:p>
    <w:p w14:paraId="30E1813C" w14:textId="77777777" w:rsidR="00E956BB" w:rsidRDefault="00E956BB" w:rsidP="00E956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Sir John Wodde of Molesey, Surrey(q.v.),</w:t>
      </w:r>
    </w:p>
    <w:p w14:paraId="5627A9B2" w14:textId="77777777" w:rsidR="00E956BB" w:rsidRDefault="00E956BB" w:rsidP="00E956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Peter Curteis of the King’s Hospice, London(q.v.), and William Daubeney</w:t>
      </w:r>
    </w:p>
    <w:p w14:paraId="4AA5F5C5" w14:textId="77777777" w:rsidR="00E956BB" w:rsidRDefault="00E956BB" w:rsidP="00E956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the King’s Hospice(q.v.).     (ibid.)</w:t>
      </w:r>
    </w:p>
    <w:p w14:paraId="5BD253D1" w14:textId="77777777" w:rsidR="00E956BB" w:rsidRDefault="00E956BB" w:rsidP="00E956BB">
      <w:pPr>
        <w:rPr>
          <w:rFonts w:ascii="Times New Roman" w:hAnsi="Times New Roman" w:cs="Times New Roman"/>
        </w:rPr>
      </w:pPr>
    </w:p>
    <w:p w14:paraId="2EE65D2E" w14:textId="77777777" w:rsidR="00E956BB" w:rsidRDefault="00E956BB" w:rsidP="00E956BB">
      <w:pPr>
        <w:rPr>
          <w:rFonts w:ascii="Times New Roman" w:hAnsi="Times New Roman" w:cs="Times New Roman"/>
        </w:rPr>
      </w:pPr>
    </w:p>
    <w:p w14:paraId="569188E6" w14:textId="36E13A9D" w:rsidR="00E956BB" w:rsidRDefault="00E956BB" w:rsidP="00E956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March 2019</w:t>
      </w:r>
    </w:p>
    <w:p w14:paraId="79926443" w14:textId="0DF41192" w:rsidR="009B6A75" w:rsidRDefault="009B6A75" w:rsidP="00E956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October 2021</w:t>
      </w:r>
    </w:p>
    <w:p w14:paraId="181F4DBC" w14:textId="77777777" w:rsidR="006B2F86" w:rsidRPr="00E71FC3" w:rsidRDefault="009B6A75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A103E" w14:textId="77777777" w:rsidR="00E956BB" w:rsidRDefault="00E956BB" w:rsidP="00E71FC3">
      <w:r>
        <w:separator/>
      </w:r>
    </w:p>
  </w:endnote>
  <w:endnote w:type="continuationSeparator" w:id="0">
    <w:p w14:paraId="14E68CF7" w14:textId="77777777" w:rsidR="00E956BB" w:rsidRDefault="00E956B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C99D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5F493" w14:textId="77777777" w:rsidR="00E956BB" w:rsidRDefault="00E956BB" w:rsidP="00E71FC3">
      <w:r>
        <w:separator/>
      </w:r>
    </w:p>
  </w:footnote>
  <w:footnote w:type="continuationSeparator" w:id="0">
    <w:p w14:paraId="5CAB63C5" w14:textId="77777777" w:rsidR="00E956BB" w:rsidRDefault="00E956B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6BB"/>
    <w:rsid w:val="001A7C09"/>
    <w:rsid w:val="00577BD5"/>
    <w:rsid w:val="00656CBA"/>
    <w:rsid w:val="006A1F77"/>
    <w:rsid w:val="00733BE7"/>
    <w:rsid w:val="009B6A75"/>
    <w:rsid w:val="00AB52E8"/>
    <w:rsid w:val="00B16D3F"/>
    <w:rsid w:val="00BB41AC"/>
    <w:rsid w:val="00E71FC3"/>
    <w:rsid w:val="00E956BB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7BDD2"/>
  <w15:chartTrackingRefBased/>
  <w15:docId w15:val="{8F09D134-2FC5-4381-95F5-37AC6D6D5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6B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956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2019-03-13T20:59:00Z</dcterms:created>
  <dcterms:modified xsi:type="dcterms:W3CDTF">2021-10-25T07:09:00Z</dcterms:modified>
</cp:coreProperties>
</file>